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18ED5" w14:textId="77777777" w:rsidR="004F340A" w:rsidRPr="00BA1B96" w:rsidRDefault="004F340A" w:rsidP="00B8062F">
      <w:pPr>
        <w:ind w:left="5954"/>
        <w:rPr>
          <w:szCs w:val="28"/>
        </w:rPr>
      </w:pPr>
      <w:r w:rsidRPr="00BA1B96">
        <w:rPr>
          <w:szCs w:val="28"/>
        </w:rPr>
        <w:t xml:space="preserve">Приложение </w:t>
      </w:r>
      <w:r>
        <w:rPr>
          <w:szCs w:val="28"/>
        </w:rPr>
        <w:t>3</w:t>
      </w:r>
    </w:p>
    <w:p w14:paraId="6B018ED6" w14:textId="77777777" w:rsidR="004F340A" w:rsidRPr="00BA1B96" w:rsidRDefault="004F340A" w:rsidP="00B8062F">
      <w:pPr>
        <w:ind w:left="5954"/>
        <w:rPr>
          <w:szCs w:val="28"/>
        </w:rPr>
      </w:pPr>
      <w:r w:rsidRPr="00BA1B96">
        <w:rPr>
          <w:szCs w:val="28"/>
        </w:rPr>
        <w:t>к решению Совета депутатов</w:t>
      </w:r>
    </w:p>
    <w:p w14:paraId="6B018ED7" w14:textId="77777777" w:rsidR="004F340A" w:rsidRPr="00BA1B96" w:rsidRDefault="004F340A" w:rsidP="00B8062F">
      <w:pPr>
        <w:ind w:left="5954"/>
        <w:jc w:val="both"/>
        <w:rPr>
          <w:szCs w:val="28"/>
        </w:rPr>
      </w:pPr>
      <w:r w:rsidRPr="00BA1B96">
        <w:rPr>
          <w:szCs w:val="28"/>
        </w:rPr>
        <w:t>города Новосибирска</w:t>
      </w:r>
    </w:p>
    <w:p w14:paraId="6B018ED8" w14:textId="5F71A33A" w:rsidR="004F340A" w:rsidRPr="00BA1B96" w:rsidRDefault="004F340A" w:rsidP="00B8062F">
      <w:pPr>
        <w:ind w:left="5954"/>
        <w:jc w:val="both"/>
        <w:rPr>
          <w:szCs w:val="28"/>
        </w:rPr>
      </w:pPr>
      <w:r>
        <w:rPr>
          <w:szCs w:val="28"/>
        </w:rPr>
        <w:t xml:space="preserve">от </w:t>
      </w:r>
      <w:r w:rsidR="00D2592A">
        <w:rPr>
          <w:szCs w:val="28"/>
        </w:rPr>
        <w:t>23.12.2020</w:t>
      </w:r>
      <w:r>
        <w:rPr>
          <w:szCs w:val="28"/>
        </w:rPr>
        <w:t xml:space="preserve"> № </w:t>
      </w:r>
      <w:r w:rsidR="00D2592A">
        <w:rPr>
          <w:szCs w:val="28"/>
        </w:rPr>
        <w:t>70</w:t>
      </w:r>
    </w:p>
    <w:p w14:paraId="6B018ED9" w14:textId="77777777" w:rsidR="004F340A" w:rsidRDefault="004F340A" w:rsidP="008A3284">
      <w:pPr>
        <w:tabs>
          <w:tab w:val="left" w:pos="6096"/>
        </w:tabs>
        <w:ind w:left="-284"/>
        <w:jc w:val="right"/>
        <w:rPr>
          <w:sz w:val="26"/>
        </w:rPr>
      </w:pPr>
    </w:p>
    <w:p w14:paraId="6B018EDA" w14:textId="77777777"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6B018EDB" w14:textId="77777777"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14:paraId="6B018EDC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14:paraId="6B018EDD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</w:p>
    <w:p w14:paraId="6B018EDE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14:paraId="6B018EE2" w14:textId="7777777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018EDF" w14:textId="77777777"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14:paraId="6B018EE0" w14:textId="77777777"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1" w14:textId="77777777"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14:paraId="6B018EE3" w14:textId="77777777"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14:paraId="6B018EE7" w14:textId="7777777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EE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EE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EE6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14:paraId="6B018EEB" w14:textId="7777777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E8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9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EA" w14:textId="77777777" w:rsidR="006B75E7" w:rsidRPr="00D01187" w:rsidRDefault="006B75E7" w:rsidP="00D01187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D01187">
              <w:rPr>
                <w:b/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14:paraId="6B018EEF" w14:textId="7777777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E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EE" w14:textId="77777777" w:rsidR="006B75E7" w:rsidRPr="00AD592D" w:rsidRDefault="006B75E7" w:rsidP="00D01187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14:paraId="6B018EF3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0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1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2" w14:textId="77777777" w:rsidR="006B75E7" w:rsidRPr="00D01187" w:rsidRDefault="006B75E7" w:rsidP="00D01187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1187">
              <w:rPr>
                <w:rFonts w:ascii="Times New Roman" w:hAnsi="Times New Roman"/>
                <w:b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14:paraId="6B018EF7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6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14:paraId="6B018EFB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8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9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A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14:paraId="6B018EFF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E" w14:textId="77777777" w:rsidR="006B75E7" w:rsidRPr="00AD592D" w:rsidRDefault="00592C6F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Привлечение</w:t>
            </w:r>
            <w:r w:rsidR="006B75E7" w:rsidRPr="00AD592D">
              <w:rPr>
                <w:rFonts w:ascii="Times New Roman" w:hAnsi="Times New Roman"/>
                <w:bCs/>
                <w:sz w:val="28"/>
                <w:szCs w:val="28"/>
              </w:rPr>
              <w:t xml:space="preserve">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14:paraId="6B018F03" w14:textId="7777777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0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1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2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14:paraId="6B018F07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6" w14:textId="77777777" w:rsidR="006B75E7" w:rsidRPr="007A658B" w:rsidRDefault="00592C6F" w:rsidP="007A658B">
            <w:pPr>
              <w:pStyle w:val="7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6B75E7" w:rsidRPr="00AD592D">
              <w:rPr>
                <w:rFonts w:ascii="Times New Roman" w:hAnsi="Times New Roman"/>
                <w:sz w:val="28"/>
                <w:szCs w:val="28"/>
              </w:rPr>
              <w:t xml:space="preserve"> кредитов </w:t>
            </w:r>
            <w:r w:rsidR="007A658B">
              <w:rPr>
                <w:rFonts w:ascii="Times New Roman" w:hAnsi="Times New Roman"/>
                <w:sz w:val="28"/>
                <w:szCs w:val="28"/>
              </w:rPr>
              <w:t>из</w:t>
            </w:r>
            <w:r w:rsidR="006B75E7"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14:paraId="6B018F0B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8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9" w14:textId="77777777"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A" w14:textId="77777777"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</w:t>
            </w:r>
            <w:r w:rsidR="007A658B">
              <w:rPr>
                <w:rFonts w:ascii="Times New Roman" w:hAnsi="Times New Roman" w:cs="Times New Roman"/>
                <w:sz w:val="28"/>
                <w:szCs w:val="28"/>
              </w:rPr>
              <w:t>городских округов кредитов 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14:paraId="6B018F0F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E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14:paraId="6B018F13" w14:textId="7777777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10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11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12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14:paraId="6B018F17" w14:textId="7777777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14" w14:textId="77777777"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15" w14:textId="77777777"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16" w14:textId="77777777"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14:paraId="6B018F18" w14:textId="77777777" w:rsidR="006B75E7" w:rsidRPr="002942DC" w:rsidRDefault="006B75E7" w:rsidP="00D4121F">
      <w:pPr>
        <w:ind w:firstLine="851"/>
        <w:jc w:val="both"/>
        <w:rPr>
          <w:szCs w:val="28"/>
        </w:rPr>
      </w:pPr>
    </w:p>
    <w:p w14:paraId="6B018F19" w14:textId="77777777" w:rsidR="006B5024" w:rsidRDefault="006B5024" w:rsidP="00D4121F">
      <w:pPr>
        <w:ind w:firstLine="851"/>
        <w:jc w:val="both"/>
        <w:rPr>
          <w:szCs w:val="28"/>
        </w:rPr>
      </w:pPr>
    </w:p>
    <w:p w14:paraId="6B018F1A" w14:textId="77777777" w:rsidR="00FA1F9F" w:rsidRPr="002942DC" w:rsidRDefault="004F340A" w:rsidP="004F340A">
      <w:pPr>
        <w:jc w:val="center"/>
        <w:rPr>
          <w:szCs w:val="28"/>
        </w:rPr>
      </w:pPr>
      <w:r>
        <w:rPr>
          <w:szCs w:val="28"/>
        </w:rPr>
        <w:t>____________</w:t>
      </w:r>
    </w:p>
    <w:sectPr w:rsidR="00FA1F9F" w:rsidRPr="002942DC" w:rsidSect="00FF44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71CB0" w14:textId="77777777" w:rsidR="00C3786D" w:rsidRDefault="00C3786D" w:rsidP="00FF4440">
      <w:r>
        <w:separator/>
      </w:r>
    </w:p>
  </w:endnote>
  <w:endnote w:type="continuationSeparator" w:id="0">
    <w:p w14:paraId="2D423D2C" w14:textId="77777777" w:rsidR="00C3786D" w:rsidRDefault="00C3786D" w:rsidP="00FF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1BDE6" w14:textId="77777777" w:rsidR="00FF4440" w:rsidRDefault="00FF44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3E46D" w14:textId="77777777" w:rsidR="00FF4440" w:rsidRDefault="00FF444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FDC1B" w14:textId="77777777" w:rsidR="00FF4440" w:rsidRDefault="00FF44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85E71" w14:textId="77777777" w:rsidR="00C3786D" w:rsidRDefault="00C3786D" w:rsidP="00FF4440">
      <w:r>
        <w:separator/>
      </w:r>
    </w:p>
  </w:footnote>
  <w:footnote w:type="continuationSeparator" w:id="0">
    <w:p w14:paraId="3F7E0CE2" w14:textId="77777777" w:rsidR="00C3786D" w:rsidRDefault="00C3786D" w:rsidP="00FF4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F93D6" w14:textId="77777777" w:rsidR="00FF4440" w:rsidRDefault="00FF444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49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bookmarkStart w:id="0" w:name="_GoBack" w:displacedByCustomXml="prev"/>
      <w:p w14:paraId="6AFBD9ED" w14:textId="68C835F2" w:rsidR="00FF4440" w:rsidRPr="00FF4440" w:rsidRDefault="00FF4440">
        <w:pPr>
          <w:pStyle w:val="a6"/>
          <w:jc w:val="center"/>
          <w:rPr>
            <w:sz w:val="20"/>
            <w:szCs w:val="20"/>
          </w:rPr>
        </w:pPr>
        <w:r w:rsidRPr="00FF4440">
          <w:rPr>
            <w:sz w:val="20"/>
            <w:szCs w:val="20"/>
          </w:rPr>
          <w:fldChar w:fldCharType="begin"/>
        </w:r>
        <w:r w:rsidRPr="00FF4440">
          <w:rPr>
            <w:sz w:val="20"/>
            <w:szCs w:val="20"/>
          </w:rPr>
          <w:instrText>PAGE   \* MERGEFORMAT</w:instrText>
        </w:r>
        <w:r w:rsidRPr="00FF4440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FF4440">
          <w:rPr>
            <w:sz w:val="20"/>
            <w:szCs w:val="20"/>
          </w:rPr>
          <w:fldChar w:fldCharType="end"/>
        </w:r>
      </w:p>
    </w:sdtContent>
  </w:sdt>
  <w:bookmarkEnd w:id="0"/>
  <w:p w14:paraId="7E31C27B" w14:textId="77777777" w:rsidR="00FF4440" w:rsidRDefault="00FF444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EBA9E" w14:textId="77777777" w:rsidR="00FF4440" w:rsidRDefault="00FF444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63A10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A62FD"/>
    <w:rsid w:val="004B5D9F"/>
    <w:rsid w:val="004C2770"/>
    <w:rsid w:val="004F340A"/>
    <w:rsid w:val="00570B08"/>
    <w:rsid w:val="00583D1D"/>
    <w:rsid w:val="00592C6F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A658B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B7EB6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062F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3786D"/>
    <w:rsid w:val="00C43762"/>
    <w:rsid w:val="00C66382"/>
    <w:rsid w:val="00C7768F"/>
    <w:rsid w:val="00C908D8"/>
    <w:rsid w:val="00C95F73"/>
    <w:rsid w:val="00CA29D8"/>
    <w:rsid w:val="00CA4D5A"/>
    <w:rsid w:val="00CD45D9"/>
    <w:rsid w:val="00D004AB"/>
    <w:rsid w:val="00D01187"/>
    <w:rsid w:val="00D070E1"/>
    <w:rsid w:val="00D074B7"/>
    <w:rsid w:val="00D07964"/>
    <w:rsid w:val="00D10E8C"/>
    <w:rsid w:val="00D15B87"/>
    <w:rsid w:val="00D2592A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1EAD"/>
    <w:rsid w:val="00EF318F"/>
    <w:rsid w:val="00EF6DD8"/>
    <w:rsid w:val="00F0419E"/>
    <w:rsid w:val="00F20332"/>
    <w:rsid w:val="00F3329B"/>
    <w:rsid w:val="00F63312"/>
    <w:rsid w:val="00F637C8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4440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18ED4"/>
  <w15:docId w15:val="{FC4596D1-749C-4E04-B3AC-DEB05A1B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FF44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44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6KDV5W64NSFS-851842435-814</_dlc_DocId>
    <_dlc_DocIdUrl xmlns="746016b1-ecc9-410e-95eb-a13f7eb3881b">
      <Url>http://port.admnsk.ru/sites/main/sovet/_layouts/DocIdRedir.aspx?ID=6KDV5W64NSFS-851842435-814</Url>
      <Description>6KDV5W64NSFS-851842435-814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A392F-7CEC-46F4-938E-A3FB8BBEEA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B40076-8D44-4A44-8938-30484C0D0F6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4517DC68-1809-4344-BAEC-419132E4F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42829-9379-43B2-9B3C-E466E80DD1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4</cp:revision>
  <cp:lastPrinted>2020-12-17T08:53:00Z</cp:lastPrinted>
  <dcterms:created xsi:type="dcterms:W3CDTF">2020-12-21T03:13:00Z</dcterms:created>
  <dcterms:modified xsi:type="dcterms:W3CDTF">2020-12-22T06:28:00Z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41d5653a-4afd-4b66-b1c1-13ff9a2cbc60</vt:lpwstr>
  </property>
</Properties>
</file>